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C0D0A" w14:textId="77777777" w:rsidR="00A120E3" w:rsidRDefault="00A120E3" w:rsidP="00A120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RAYKER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fl.1400-10)</w:t>
      </w:r>
    </w:p>
    <w:p w14:paraId="4F4D13F8" w14:textId="77777777" w:rsidR="00A120E3" w:rsidRDefault="00A120E3" w:rsidP="00A120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Lollard “priest”.</w:t>
      </w:r>
    </w:p>
    <w:p w14:paraId="5B03FB0B" w14:textId="77777777" w:rsidR="00A120E3" w:rsidRDefault="00A120E3" w:rsidP="00A120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C2A8B1" w14:textId="77777777" w:rsidR="00A120E3" w:rsidRDefault="00A120E3" w:rsidP="00A120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CE6405" w14:textId="77777777" w:rsidR="00A120E3" w:rsidRDefault="00A120E3" w:rsidP="00A120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1400-10</w:t>
      </w:r>
      <w:r>
        <w:rPr>
          <w:rFonts w:ascii="Times New Roman" w:hAnsi="Times New Roman" w:cs="Times New Roman"/>
          <w:sz w:val="24"/>
          <w:szCs w:val="24"/>
        </w:rPr>
        <w:tab/>
        <w:t>He was active in Bristol.</w:t>
      </w:r>
    </w:p>
    <w:p w14:paraId="48DFE5DD" w14:textId="77777777" w:rsidR="00A120E3" w:rsidRDefault="00A120E3" w:rsidP="00A120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50822527" w14:textId="77777777" w:rsidR="00A120E3" w:rsidRDefault="00A120E3" w:rsidP="00A120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2BD82927" w14:textId="77777777" w:rsidR="00A120E3" w:rsidRDefault="00A120E3" w:rsidP="00A120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Department of History of the University of York, September 1475 pp.238</w:t>
      </w:r>
    </w:p>
    <w:p w14:paraId="1EAF8ACC" w14:textId="77777777" w:rsidR="00A120E3" w:rsidRDefault="00A120E3" w:rsidP="00A120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239)</w:t>
      </w:r>
    </w:p>
    <w:p w14:paraId="4F6C6E7A" w14:textId="77777777" w:rsidR="00A120E3" w:rsidRDefault="00A120E3" w:rsidP="00A120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D72B45" w14:textId="77777777" w:rsidR="00A120E3" w:rsidRDefault="00A120E3" w:rsidP="00A120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A3AD97" w14:textId="77777777" w:rsidR="00A120E3" w:rsidRDefault="00A120E3" w:rsidP="00A120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December 2021</w:t>
      </w:r>
    </w:p>
    <w:p w14:paraId="219779D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42489" w14:textId="77777777" w:rsidR="00A120E3" w:rsidRDefault="00A120E3" w:rsidP="009139A6">
      <w:r>
        <w:separator/>
      </w:r>
    </w:p>
  </w:endnote>
  <w:endnote w:type="continuationSeparator" w:id="0">
    <w:p w14:paraId="765188CF" w14:textId="77777777" w:rsidR="00A120E3" w:rsidRDefault="00A120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DAD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08B1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5F8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B0507" w14:textId="77777777" w:rsidR="00A120E3" w:rsidRDefault="00A120E3" w:rsidP="009139A6">
      <w:r>
        <w:separator/>
      </w:r>
    </w:p>
  </w:footnote>
  <w:footnote w:type="continuationSeparator" w:id="0">
    <w:p w14:paraId="00374E20" w14:textId="77777777" w:rsidR="00A120E3" w:rsidRDefault="00A120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B66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86D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752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0E3"/>
    <w:rsid w:val="000666E0"/>
    <w:rsid w:val="002510B7"/>
    <w:rsid w:val="005C130B"/>
    <w:rsid w:val="00826F5C"/>
    <w:rsid w:val="009139A6"/>
    <w:rsid w:val="009448BB"/>
    <w:rsid w:val="00A120E3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22EA3"/>
  <w15:chartTrackingRefBased/>
  <w15:docId w15:val="{A3004E4D-AB06-495D-BA4D-17E8953E6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2021-12-26T20:30:00Z</dcterms:created>
  <dcterms:modified xsi:type="dcterms:W3CDTF">2021-12-26T20:30:00Z</dcterms:modified>
</cp:coreProperties>
</file>